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3040E5" w:rsidRDefault="00187D47" w:rsidP="00526297">
      <w:pPr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3040E5" w:rsidRDefault="00187D47" w:rsidP="00526297">
      <w:pPr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</w:t>
      </w:r>
      <w:r w:rsidR="00786A4F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526297" w:rsidP="00526297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Filièr</w:t>
      </w:r>
      <w:r w:rsidR="00C83653">
        <w:rPr>
          <w:rFonts w:asciiTheme="majorBidi" w:hAnsiTheme="majorBidi" w:cstheme="majorBidi"/>
          <w:b/>
          <w:bCs/>
          <w:sz w:val="40"/>
          <w:szCs w:val="40"/>
        </w:rPr>
        <w:t>e</w:t>
      </w:r>
      <w:r w:rsidR="00786A4F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14332D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187D47"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>
        <w:rPr>
          <w:rFonts w:asciiTheme="majorBidi" w:hAnsiTheme="majorBidi" w:cstheme="majorBidi"/>
          <w:sz w:val="40"/>
          <w:szCs w:val="40"/>
        </w:rPr>
        <w:t xml:space="preserve">                  </w:t>
      </w:r>
    </w:p>
    <w:p w:rsidR="001579A3" w:rsidRPr="00786A4F" w:rsidRDefault="003040E5" w:rsidP="00526297">
      <w:pPr>
        <w:ind w:left="131" w:firstLine="153"/>
        <w:jc w:val="center"/>
        <w:rPr>
          <w:rFonts w:eastAsia="SimSun"/>
          <w:sz w:val="32"/>
          <w:szCs w:val="32"/>
          <w:rtl/>
          <w:lang w:eastAsia="zh-CN"/>
        </w:rPr>
      </w:pPr>
      <w:r w:rsidRPr="003040E5">
        <w:rPr>
          <w:rFonts w:asciiTheme="majorBidi" w:hAnsiTheme="majorBidi" w:cstheme="majorBidi"/>
          <w:b/>
          <w:bCs/>
          <w:sz w:val="40"/>
          <w:szCs w:val="40"/>
        </w:rPr>
        <w:t>Spécialité</w:t>
      </w:r>
      <w:r w:rsidRPr="00D50289">
        <w:rPr>
          <w:rFonts w:eastAsia="SimSun"/>
          <w:sz w:val="32"/>
          <w:szCs w:val="32"/>
          <w:lang w:eastAsia="zh-CN"/>
        </w:rPr>
        <w:t> </w:t>
      </w:r>
      <w:r w:rsidR="00786A4F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Pr="00A33C52">
        <w:rPr>
          <w:rFonts w:eastAsia="SimSun"/>
          <w:b/>
          <w:bCs/>
          <w:sz w:val="32"/>
          <w:szCs w:val="32"/>
          <w:lang w:eastAsia="zh-CN"/>
        </w:rPr>
        <w:t xml:space="preserve"> </w:t>
      </w:r>
      <w:r>
        <w:rPr>
          <w:rFonts w:asciiTheme="majorBidi" w:hAnsiTheme="majorBidi" w:cstheme="majorBidi"/>
          <w:sz w:val="40"/>
          <w:szCs w:val="40"/>
        </w:rPr>
        <w:t>Equations aux dérivées partielles et applications</w:t>
      </w:r>
    </w:p>
    <w:p w:rsidR="001579A3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  <w:lang w:bidi="ar-DZ"/>
        </w:rPr>
      </w:pPr>
      <w:r w:rsidRPr="001E7677">
        <w:rPr>
          <w:rFonts w:asciiTheme="majorBidi" w:hAnsiTheme="majorBidi" w:cstheme="majorBidi"/>
          <w:b/>
          <w:bCs/>
          <w:sz w:val="40"/>
          <w:szCs w:val="40"/>
          <w:u w:val="single"/>
          <w:lang w:bidi="ar-DZ"/>
        </w:rPr>
        <w:t>Par</w:t>
      </w:r>
    </w:p>
    <w:p w:rsidR="001E7677" w:rsidRPr="001E7677" w:rsidRDefault="001E7677" w:rsidP="001E7677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u w:val="single"/>
          <w:rtl/>
          <w:lang w:bidi="ar-DZ"/>
        </w:rPr>
      </w:pPr>
    </w:p>
    <w:p w:rsidR="00CD3022" w:rsidRPr="00786A4F" w:rsidRDefault="00786A4F" w:rsidP="00786A4F">
      <w:pPr>
        <w:tabs>
          <w:tab w:val="left" w:pos="2858"/>
          <w:tab w:val="center" w:pos="4818"/>
        </w:tabs>
        <w:bidi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proofErr w:type="spellStart"/>
      <w:r w:rsidRPr="00313BA1">
        <w:rPr>
          <w:rFonts w:asciiTheme="majorBidi" w:hAnsiTheme="majorBidi" w:cstheme="majorBidi"/>
          <w:b/>
          <w:bCs/>
          <w:sz w:val="36"/>
          <w:szCs w:val="36"/>
          <w:lang w:bidi="ar-DZ"/>
        </w:rPr>
        <w:t>Zouaza</w:t>
      </w:r>
      <w:proofErr w:type="spellEnd"/>
      <w:r w:rsidRPr="00313BA1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</w:t>
      </w:r>
      <w:proofErr w:type="spellStart"/>
      <w:r w:rsidRPr="00313BA1">
        <w:rPr>
          <w:rFonts w:asciiTheme="majorBidi" w:hAnsiTheme="majorBidi" w:cstheme="majorBidi"/>
          <w:b/>
          <w:bCs/>
          <w:sz w:val="36"/>
          <w:szCs w:val="36"/>
          <w:lang w:bidi="ar-DZ"/>
        </w:rPr>
        <w:t>Zinelabiddine</w:t>
      </w:r>
      <w:proofErr w:type="spellEnd"/>
      <w:r w:rsidRPr="00313BA1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             </w:t>
      </w:r>
      <w:r w:rsidR="00AC0802">
        <w:rPr>
          <w:rFonts w:asciiTheme="majorBidi" w:hAnsiTheme="majorBidi" w:cstheme="majorBidi"/>
          <w:sz w:val="36"/>
          <w:szCs w:val="36"/>
          <w:lang w:bidi="ar-DZ"/>
        </w:rPr>
        <w:t xml:space="preserve">et               </w:t>
      </w:r>
      <w:r>
        <w:rPr>
          <w:rFonts w:asciiTheme="majorBidi" w:hAnsiTheme="majorBidi" w:cstheme="majorBidi"/>
          <w:sz w:val="36"/>
          <w:szCs w:val="36"/>
          <w:lang w:bidi="ar-DZ"/>
        </w:rPr>
        <w:t xml:space="preserve">   </w:t>
      </w:r>
      <w:r w:rsidRPr="00313BA1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Ben Ferhat </w:t>
      </w:r>
      <w:proofErr w:type="spellStart"/>
      <w:r w:rsidRPr="00313BA1">
        <w:rPr>
          <w:rFonts w:asciiTheme="majorBidi" w:hAnsiTheme="majorBidi" w:cstheme="majorBidi"/>
          <w:b/>
          <w:bCs/>
          <w:sz w:val="36"/>
          <w:szCs w:val="36"/>
          <w:lang w:bidi="ar-DZ"/>
        </w:rPr>
        <w:t>Elami</w:t>
      </w:r>
      <w:r w:rsidR="00AC0802">
        <w:rPr>
          <w:rFonts w:asciiTheme="majorBidi" w:hAnsiTheme="majorBidi" w:cstheme="majorBidi"/>
          <w:b/>
          <w:bCs/>
          <w:sz w:val="36"/>
          <w:szCs w:val="36"/>
          <w:lang w:bidi="ar-DZ"/>
        </w:rPr>
        <w:t>n</w:t>
      </w:r>
      <w:proofErr w:type="spellEnd"/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854"/>
      </w:tblGrid>
      <w:tr w:rsidR="008A3BE1" w:rsidTr="00545882">
        <w:tc>
          <w:tcPr>
            <w:tcW w:w="985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545882" w:rsidRDefault="00545882" w:rsidP="0054588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47DB4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Une comparaison de deux méthodes </w:t>
            </w:r>
            <w:r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d</w:t>
            </w:r>
            <w:r w:rsidRPr="00247DB4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e</w:t>
            </w:r>
          </w:p>
          <w:p w:rsidR="00545882" w:rsidRDefault="00545882" w:rsidP="0054588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47DB4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 projection pour la résolution des systèmes </w:t>
            </w:r>
          </w:p>
          <w:p w:rsidR="00545882" w:rsidRDefault="00545882" w:rsidP="0054588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  <w:r w:rsidRPr="00247DB4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d’équations intégrales et </w:t>
            </w:r>
            <w:proofErr w:type="spellStart"/>
            <w:r w:rsidRPr="00247DB4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intégro</w:t>
            </w:r>
            <w:proofErr w:type="spellEnd"/>
            <w:r w:rsidRPr="00247DB4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-différentielles</w:t>
            </w:r>
          </w:p>
          <w:p w:rsidR="008A3BE1" w:rsidRPr="00545882" w:rsidRDefault="00545882" w:rsidP="00545882">
            <w:pPr>
              <w:shd w:val="clear" w:color="auto" w:fill="FFFFFF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 w:rsidRPr="00247DB4"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 xml:space="preserve"> de Fredholm et de Volterra</w:t>
            </w:r>
          </w:p>
        </w:tc>
      </w:tr>
    </w:tbl>
    <w:p w:rsidR="00545882" w:rsidRPr="00545882" w:rsidRDefault="00545882" w:rsidP="00545882">
      <w:pPr>
        <w:spacing w:line="360" w:lineRule="auto"/>
        <w:rPr>
          <w:b/>
          <w:bCs/>
          <w:sz w:val="12"/>
          <w:szCs w:val="12"/>
          <w:lang w:bidi="ar-DZ"/>
        </w:rPr>
      </w:pPr>
    </w:p>
    <w:p w:rsidR="00E70DB9" w:rsidRPr="00545882" w:rsidRDefault="00545882" w:rsidP="00400686">
      <w:pPr>
        <w:bidi/>
        <w:spacing w:line="360" w:lineRule="auto"/>
        <w:ind w:hanging="1"/>
        <w:jc w:val="right"/>
        <w:rPr>
          <w:rFonts w:asciiTheme="majorBidi" w:hAnsiTheme="majorBidi" w:cstheme="majorBidi"/>
          <w:sz w:val="32"/>
          <w:szCs w:val="32"/>
          <w:rtl/>
        </w:rPr>
      </w:pPr>
      <w:r>
        <w:rPr>
          <w:b/>
          <w:bCs/>
          <w:sz w:val="40"/>
          <w:szCs w:val="40"/>
          <w:lang w:bidi="ar-DZ"/>
        </w:rPr>
        <w:t xml:space="preserve">  </w:t>
      </w: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  <w:r w:rsidR="00400686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00686"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/>
          <w:sz w:val="32"/>
          <w:szCs w:val="32"/>
        </w:rPr>
        <w:t>/06/201</w:t>
      </w:r>
      <w:r w:rsidR="00400686">
        <w:rPr>
          <w:rFonts w:asciiTheme="majorBidi" w:hAnsiTheme="majorBidi" w:cstheme="majorBidi"/>
          <w:sz w:val="32"/>
          <w:szCs w:val="32"/>
        </w:rPr>
        <w:t>8</w:t>
      </w:r>
    </w:p>
    <w:p w:rsidR="008A3BE1" w:rsidRPr="00A76912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r w:rsidRPr="007A797D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a9"/>
        <w:tblW w:w="10172" w:type="dxa"/>
        <w:jc w:val="center"/>
        <w:tblLayout w:type="fixed"/>
        <w:tblLook w:val="04A0"/>
      </w:tblPr>
      <w:tblGrid>
        <w:gridCol w:w="4643"/>
        <w:gridCol w:w="3402"/>
        <w:gridCol w:w="2127"/>
      </w:tblGrid>
      <w:tr w:rsidR="00545882" w:rsidRPr="00313BA1" w:rsidTr="007C1644">
        <w:trPr>
          <w:jc w:val="center"/>
        </w:trPr>
        <w:tc>
          <w:tcPr>
            <w:tcW w:w="4643" w:type="dxa"/>
          </w:tcPr>
          <w:p w:rsidR="00545882" w:rsidRPr="00E57CC8" w:rsidRDefault="00545882" w:rsidP="007C164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Mr.NOUIRI</w:t>
            </w:r>
            <w:proofErr w:type="spellEnd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Brahim</w:t>
            </w:r>
          </w:p>
        </w:tc>
        <w:tc>
          <w:tcPr>
            <w:tcW w:w="3402" w:type="dxa"/>
          </w:tcPr>
          <w:p w:rsidR="00545882" w:rsidRPr="00E57CC8" w:rsidRDefault="00545882" w:rsidP="007C1644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MCA. 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Univ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de M'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sila</w:t>
            </w:r>
            <w:proofErr w:type="spellEnd"/>
          </w:p>
        </w:tc>
        <w:tc>
          <w:tcPr>
            <w:tcW w:w="2127" w:type="dxa"/>
          </w:tcPr>
          <w:p w:rsidR="00545882" w:rsidRPr="00E57CC8" w:rsidRDefault="00545882" w:rsidP="007C1644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Président</w:t>
            </w:r>
          </w:p>
        </w:tc>
      </w:tr>
      <w:tr w:rsidR="00545882" w:rsidRPr="00313BA1" w:rsidTr="007C1644">
        <w:trPr>
          <w:jc w:val="center"/>
        </w:trPr>
        <w:tc>
          <w:tcPr>
            <w:tcW w:w="4643" w:type="dxa"/>
          </w:tcPr>
          <w:p w:rsidR="00545882" w:rsidRPr="00E57CC8" w:rsidRDefault="00545882" w:rsidP="007C1644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Mr.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MERZOUGUI.Abdelkrim</w:t>
            </w:r>
            <w:proofErr w:type="spellEnd"/>
          </w:p>
        </w:tc>
        <w:tc>
          <w:tcPr>
            <w:tcW w:w="3402" w:type="dxa"/>
          </w:tcPr>
          <w:p w:rsidR="00545882" w:rsidRPr="00E57CC8" w:rsidRDefault="00545882" w:rsidP="007C1644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MCA.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Univ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de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M'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sila</w:t>
            </w:r>
            <w:proofErr w:type="spellEnd"/>
          </w:p>
        </w:tc>
        <w:tc>
          <w:tcPr>
            <w:tcW w:w="2127" w:type="dxa"/>
          </w:tcPr>
          <w:p w:rsidR="00545882" w:rsidRPr="00E57CC8" w:rsidRDefault="00545882" w:rsidP="007C1644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Rapporteur</w:t>
            </w:r>
          </w:p>
        </w:tc>
      </w:tr>
      <w:tr w:rsidR="00545882" w:rsidRPr="00313BA1" w:rsidTr="007C1644">
        <w:trPr>
          <w:jc w:val="center"/>
        </w:trPr>
        <w:tc>
          <w:tcPr>
            <w:tcW w:w="4643" w:type="dxa"/>
          </w:tcPr>
          <w:p w:rsidR="00545882" w:rsidRPr="00E57CC8" w:rsidRDefault="00545882" w:rsidP="009102EF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</w:t>
            </w:r>
            <w:r w:rsidR="00910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me</w:t>
            </w: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.BOUN</w:t>
            </w:r>
            <w:r w:rsidR="009102E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A</w:t>
            </w: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</w:t>
            </w:r>
            <w:proofErr w:type="spellEnd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Noura</w:t>
            </w:r>
            <w:proofErr w:type="spellEnd"/>
          </w:p>
        </w:tc>
        <w:tc>
          <w:tcPr>
            <w:tcW w:w="3402" w:type="dxa"/>
          </w:tcPr>
          <w:p w:rsidR="00545882" w:rsidRPr="00E57CC8" w:rsidRDefault="00545882" w:rsidP="007C1644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MCB. 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Univ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de M'</w:t>
            </w:r>
            <w:proofErr w:type="spellStart"/>
            <w:r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sila</w:t>
            </w:r>
            <w:proofErr w:type="spellEnd"/>
          </w:p>
        </w:tc>
        <w:tc>
          <w:tcPr>
            <w:tcW w:w="2127" w:type="dxa"/>
          </w:tcPr>
          <w:p w:rsidR="00545882" w:rsidRPr="00E57CC8" w:rsidRDefault="009102EF" w:rsidP="007C1644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Examinat</w:t>
            </w:r>
            <w:r w:rsidR="00545882" w:rsidRPr="00E57C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r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ice</w:t>
            </w:r>
          </w:p>
        </w:tc>
      </w:tr>
    </w:tbl>
    <w:p w:rsidR="001579A3" w:rsidRPr="00842597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CD3022" w:rsidRPr="00842597" w:rsidRDefault="00A76912" w:rsidP="0054588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  <w:sectPr w:rsidR="00CD3022" w:rsidRPr="00842597" w:rsidSect="007F1721">
          <w:headerReference w:type="default" r:id="rId8"/>
          <w:pgSz w:w="11906" w:h="16838" w:code="9"/>
          <w:pgMar w:top="397" w:right="1134" w:bottom="567" w:left="851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545882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="003D4001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545882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3D4001" w:rsidRPr="003D4001" w:rsidRDefault="003D4001" w:rsidP="009A533A">
      <w:pPr>
        <w:tabs>
          <w:tab w:val="left" w:pos="2462"/>
        </w:tabs>
        <w:bidi/>
        <w:rPr>
          <w:rFonts w:ascii="Traditional Arabic" w:hAnsi="Traditional Arabic" w:cs="Traditional Arabic"/>
          <w:sz w:val="32"/>
          <w:szCs w:val="32"/>
          <w:lang w:val="en-US"/>
        </w:rPr>
      </w:pPr>
    </w:p>
    <w:sectPr w:rsidR="003D4001" w:rsidRPr="003D4001" w:rsidSect="007F172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542" w:rsidRDefault="00315542" w:rsidP="00F373A7">
      <w:pPr>
        <w:spacing w:after="0" w:line="240" w:lineRule="auto"/>
      </w:pPr>
      <w:r>
        <w:separator/>
      </w:r>
    </w:p>
  </w:endnote>
  <w:endnote w:type="continuationSeparator" w:id="1">
    <w:p w:rsidR="00315542" w:rsidRDefault="00315542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542" w:rsidRDefault="00315542" w:rsidP="00F373A7">
      <w:pPr>
        <w:spacing w:after="0" w:line="240" w:lineRule="auto"/>
      </w:pPr>
      <w:r>
        <w:separator/>
      </w:r>
    </w:p>
  </w:footnote>
  <w:footnote w:type="continuationSeparator" w:id="1">
    <w:p w:rsidR="00315542" w:rsidRDefault="00315542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</w:t>
    </w:r>
    <w:r w:rsidR="001579A3" w:rsidRPr="00CB4340">
      <w:rPr>
        <w:rFonts w:ascii="Times New Roman" w:hAnsi="Times New Roman" w:cs="Times New Roman" w:hint="cs"/>
        <w:b/>
        <w:bCs/>
        <w:sz w:val="28"/>
        <w:szCs w:val="28"/>
        <w:rtl/>
      </w:rPr>
      <w:t xml:space="preserve"> </w:t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751D3"/>
    <w:rsid w:val="000838EF"/>
    <w:rsid w:val="001020CC"/>
    <w:rsid w:val="0011655B"/>
    <w:rsid w:val="00122FB9"/>
    <w:rsid w:val="00126625"/>
    <w:rsid w:val="0014332D"/>
    <w:rsid w:val="00146B9C"/>
    <w:rsid w:val="001579A3"/>
    <w:rsid w:val="00187D47"/>
    <w:rsid w:val="00192D36"/>
    <w:rsid w:val="001A68E1"/>
    <w:rsid w:val="001E7677"/>
    <w:rsid w:val="001E76A8"/>
    <w:rsid w:val="002563D8"/>
    <w:rsid w:val="00287D5E"/>
    <w:rsid w:val="003040E5"/>
    <w:rsid w:val="003103B9"/>
    <w:rsid w:val="00315542"/>
    <w:rsid w:val="003D4001"/>
    <w:rsid w:val="003F586C"/>
    <w:rsid w:val="00400686"/>
    <w:rsid w:val="004310CD"/>
    <w:rsid w:val="0044608D"/>
    <w:rsid w:val="00502806"/>
    <w:rsid w:val="005028AF"/>
    <w:rsid w:val="00502B26"/>
    <w:rsid w:val="005102B0"/>
    <w:rsid w:val="00526297"/>
    <w:rsid w:val="00545882"/>
    <w:rsid w:val="005F2408"/>
    <w:rsid w:val="0060374A"/>
    <w:rsid w:val="00615535"/>
    <w:rsid w:val="006333C8"/>
    <w:rsid w:val="00685010"/>
    <w:rsid w:val="006927E9"/>
    <w:rsid w:val="006A7247"/>
    <w:rsid w:val="006A7C35"/>
    <w:rsid w:val="00786A4F"/>
    <w:rsid w:val="007A797D"/>
    <w:rsid w:val="007D024D"/>
    <w:rsid w:val="007F1721"/>
    <w:rsid w:val="00815230"/>
    <w:rsid w:val="00817916"/>
    <w:rsid w:val="008301A8"/>
    <w:rsid w:val="00842597"/>
    <w:rsid w:val="00856353"/>
    <w:rsid w:val="008A3BE1"/>
    <w:rsid w:val="009102EF"/>
    <w:rsid w:val="00931CDE"/>
    <w:rsid w:val="009418A5"/>
    <w:rsid w:val="009424F1"/>
    <w:rsid w:val="00945527"/>
    <w:rsid w:val="00966A50"/>
    <w:rsid w:val="009A533A"/>
    <w:rsid w:val="009C003F"/>
    <w:rsid w:val="009C3915"/>
    <w:rsid w:val="00A40DA9"/>
    <w:rsid w:val="00A73EE8"/>
    <w:rsid w:val="00A76912"/>
    <w:rsid w:val="00A86196"/>
    <w:rsid w:val="00AC0802"/>
    <w:rsid w:val="00AF4FE4"/>
    <w:rsid w:val="00B709D5"/>
    <w:rsid w:val="00BB02F8"/>
    <w:rsid w:val="00BE464D"/>
    <w:rsid w:val="00BE7F98"/>
    <w:rsid w:val="00C71135"/>
    <w:rsid w:val="00C83653"/>
    <w:rsid w:val="00CA0FC8"/>
    <w:rsid w:val="00CB3C30"/>
    <w:rsid w:val="00CB4340"/>
    <w:rsid w:val="00CD3022"/>
    <w:rsid w:val="00CD4A30"/>
    <w:rsid w:val="00CD52E8"/>
    <w:rsid w:val="00CE3D7A"/>
    <w:rsid w:val="00D16263"/>
    <w:rsid w:val="00D32033"/>
    <w:rsid w:val="00D950D5"/>
    <w:rsid w:val="00E057E8"/>
    <w:rsid w:val="00E23375"/>
    <w:rsid w:val="00E242B9"/>
    <w:rsid w:val="00E25AA4"/>
    <w:rsid w:val="00E70DB9"/>
    <w:rsid w:val="00ED0F17"/>
    <w:rsid w:val="00F234CF"/>
    <w:rsid w:val="00F373A7"/>
    <w:rsid w:val="00F63E17"/>
    <w:rsid w:val="00F9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152D0-6E26-47F1-8B68-836E9F03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103</TotalTime>
  <Pages>2</Pages>
  <Words>107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guesmia</cp:lastModifiedBy>
  <cp:revision>24</cp:revision>
  <cp:lastPrinted>2018-06-26T20:25:00Z</cp:lastPrinted>
  <dcterms:created xsi:type="dcterms:W3CDTF">2016-05-16T10:18:00Z</dcterms:created>
  <dcterms:modified xsi:type="dcterms:W3CDTF">2018-06-26T20:29:00Z</dcterms:modified>
</cp:coreProperties>
</file>